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0ED02" w14:textId="77777777" w:rsidR="00BE16A2" w:rsidRDefault="00BE16A2" w:rsidP="00BE16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WITTELESEY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4A811EBF" w14:textId="77777777" w:rsidR="00BE16A2" w:rsidRDefault="00BE16A2" w:rsidP="00BE16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Glazier.</w:t>
      </w:r>
    </w:p>
    <w:p w14:paraId="568567FE" w14:textId="77777777" w:rsidR="00BE16A2" w:rsidRDefault="00BE16A2" w:rsidP="00BE16A2">
      <w:pPr>
        <w:pStyle w:val="NoSpacing"/>
        <w:rPr>
          <w:rFonts w:cs="Times New Roman"/>
          <w:szCs w:val="24"/>
        </w:rPr>
      </w:pPr>
    </w:p>
    <w:p w14:paraId="56F3569C" w14:textId="77777777" w:rsidR="00BE16A2" w:rsidRDefault="00BE16A2" w:rsidP="00BE16A2">
      <w:pPr>
        <w:pStyle w:val="NoSpacing"/>
        <w:rPr>
          <w:rFonts w:cs="Times New Roman"/>
          <w:szCs w:val="24"/>
        </w:rPr>
      </w:pPr>
    </w:p>
    <w:p w14:paraId="504E889F" w14:textId="77777777" w:rsidR="00BE16A2" w:rsidRDefault="00BE16A2" w:rsidP="00BE16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Jul.</w:t>
      </w: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He and William </w:t>
      </w:r>
      <w:proofErr w:type="spellStart"/>
      <w:r>
        <w:rPr>
          <w:rFonts w:cs="Times New Roman"/>
          <w:szCs w:val="24"/>
        </w:rPr>
        <w:t>Evyot</w:t>
      </w:r>
      <w:proofErr w:type="spellEnd"/>
      <w:r>
        <w:rPr>
          <w:rFonts w:cs="Times New Roman"/>
          <w:szCs w:val="24"/>
        </w:rPr>
        <w:t>(q.v.) were sworn Masters of the Glaziers.</w:t>
      </w:r>
    </w:p>
    <w:p w14:paraId="6FDC0F74" w14:textId="77777777" w:rsidR="00BE16A2" w:rsidRDefault="00BE16A2" w:rsidP="00BE16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I” folio ccxlix)</w:t>
      </w:r>
    </w:p>
    <w:p w14:paraId="6849D138" w14:textId="77777777" w:rsidR="00BE16A2" w:rsidRDefault="00BE16A2" w:rsidP="00BE16A2">
      <w:pPr>
        <w:pStyle w:val="NoSpacing"/>
        <w:rPr>
          <w:rFonts w:cs="Times New Roman"/>
          <w:szCs w:val="24"/>
        </w:rPr>
      </w:pPr>
    </w:p>
    <w:p w14:paraId="72EC49C0" w14:textId="77777777" w:rsidR="00BE16A2" w:rsidRDefault="00BE16A2" w:rsidP="00BE16A2">
      <w:pPr>
        <w:pStyle w:val="NoSpacing"/>
        <w:rPr>
          <w:rFonts w:cs="Times New Roman"/>
          <w:szCs w:val="24"/>
        </w:rPr>
      </w:pPr>
    </w:p>
    <w:p w14:paraId="6DD646FB" w14:textId="77777777" w:rsidR="00BE16A2" w:rsidRDefault="00BE16A2" w:rsidP="00BE16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August 2023</w:t>
      </w:r>
    </w:p>
    <w:p w14:paraId="540E00EF" w14:textId="77777777" w:rsidR="00BA00AB" w:rsidRPr="00BE16A2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BE16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B1137" w14:textId="77777777" w:rsidR="00BE16A2" w:rsidRDefault="00BE16A2" w:rsidP="009139A6">
      <w:r>
        <w:separator/>
      </w:r>
    </w:p>
  </w:endnote>
  <w:endnote w:type="continuationSeparator" w:id="0">
    <w:p w14:paraId="288BC311" w14:textId="77777777" w:rsidR="00BE16A2" w:rsidRDefault="00BE16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A8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92A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EB3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6A319" w14:textId="77777777" w:rsidR="00BE16A2" w:rsidRDefault="00BE16A2" w:rsidP="009139A6">
      <w:r>
        <w:separator/>
      </w:r>
    </w:p>
  </w:footnote>
  <w:footnote w:type="continuationSeparator" w:id="0">
    <w:p w14:paraId="565E4764" w14:textId="77777777" w:rsidR="00BE16A2" w:rsidRDefault="00BE16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0C9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638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F9A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6A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E16A2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49330"/>
  <w15:chartTrackingRefBased/>
  <w15:docId w15:val="{B4524640-3F06-47AB-98DC-C26660828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2023-08-03T06:46:00Z</dcterms:created>
  <dcterms:modified xsi:type="dcterms:W3CDTF">2023-08-03T06:46:00Z</dcterms:modified>
</cp:coreProperties>
</file>